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1C7" w:rsidRDefault="005661C7" w:rsidP="00F8401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</w:t>
      </w:r>
    </w:p>
    <w:p w:rsidR="005661C7" w:rsidRDefault="005661C7" w:rsidP="00F84010">
      <w:pPr>
        <w:jc w:val="center"/>
        <w:rPr>
          <w:b/>
          <w:bCs/>
          <w:sz w:val="28"/>
          <w:szCs w:val="28"/>
        </w:rPr>
      </w:pPr>
      <w:r w:rsidRPr="006901E9">
        <w:rPr>
          <w:b/>
          <w:bCs/>
          <w:sz w:val="28"/>
          <w:szCs w:val="28"/>
        </w:rPr>
        <w:t>КРУГЛООЗЕРНОГО СЕЛЬСОВЕТА</w:t>
      </w:r>
    </w:p>
    <w:p w:rsidR="005661C7" w:rsidRPr="006901E9" w:rsidRDefault="005661C7" w:rsidP="00F84010">
      <w:pPr>
        <w:jc w:val="center"/>
        <w:rPr>
          <w:b/>
          <w:bCs/>
          <w:sz w:val="28"/>
          <w:szCs w:val="28"/>
        </w:rPr>
      </w:pPr>
      <w:r w:rsidRPr="006901E9">
        <w:rPr>
          <w:b/>
          <w:bCs/>
          <w:sz w:val="28"/>
          <w:szCs w:val="28"/>
        </w:rPr>
        <w:t>УБИНСКОГО РАЙОНА НОВОСИБИРСКОЙ ОБЛАСТИ</w:t>
      </w:r>
    </w:p>
    <w:p w:rsidR="005661C7" w:rsidRPr="006901E9" w:rsidRDefault="005661C7" w:rsidP="00F84010">
      <w:pPr>
        <w:jc w:val="center"/>
        <w:rPr>
          <w:b/>
          <w:bCs/>
          <w:sz w:val="28"/>
          <w:szCs w:val="28"/>
        </w:rPr>
      </w:pPr>
    </w:p>
    <w:p w:rsidR="005661C7" w:rsidRPr="00A36B8C" w:rsidRDefault="005661C7" w:rsidP="00F84010">
      <w:pPr>
        <w:jc w:val="center"/>
        <w:rPr>
          <w:b/>
          <w:bCs/>
          <w:sz w:val="32"/>
          <w:szCs w:val="32"/>
        </w:rPr>
      </w:pPr>
      <w:r w:rsidRPr="00A36B8C">
        <w:rPr>
          <w:b/>
          <w:bCs/>
          <w:sz w:val="32"/>
          <w:szCs w:val="32"/>
        </w:rPr>
        <w:t>ПОСТАНОВЛЕНИЕ</w:t>
      </w:r>
    </w:p>
    <w:p w:rsidR="005661C7" w:rsidRDefault="005661C7" w:rsidP="00AC1805">
      <w:pPr>
        <w:rPr>
          <w:sz w:val="28"/>
          <w:szCs w:val="28"/>
        </w:rPr>
      </w:pPr>
    </w:p>
    <w:p w:rsidR="005661C7" w:rsidRDefault="005661C7" w:rsidP="00F84010">
      <w:pPr>
        <w:jc w:val="center"/>
        <w:rPr>
          <w:sz w:val="28"/>
          <w:szCs w:val="28"/>
        </w:rPr>
      </w:pPr>
      <w:r>
        <w:rPr>
          <w:sz w:val="28"/>
          <w:szCs w:val="28"/>
        </w:rPr>
        <w:t>от 03.02.2020  № 2-па</w:t>
      </w:r>
    </w:p>
    <w:p w:rsidR="005661C7" w:rsidRDefault="005661C7" w:rsidP="00AC1805">
      <w:pPr>
        <w:jc w:val="center"/>
      </w:pPr>
    </w:p>
    <w:p w:rsidR="005661C7" w:rsidRPr="00EA596F" w:rsidRDefault="005661C7" w:rsidP="00AC1805">
      <w:pPr>
        <w:jc w:val="center"/>
      </w:pPr>
      <w:r w:rsidRPr="00EA596F">
        <w:t>с.</w:t>
      </w:r>
      <w:r>
        <w:t> </w:t>
      </w:r>
      <w:r w:rsidRPr="00EA596F">
        <w:t>Круглоозерное</w:t>
      </w:r>
    </w:p>
    <w:p w:rsidR="005661C7" w:rsidRPr="00AC1805" w:rsidRDefault="005661C7" w:rsidP="00F84010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661C7" w:rsidRDefault="005661C7" w:rsidP="00AC1805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Об утверждении стоимости услуг,</w:t>
      </w:r>
    </w:p>
    <w:p w:rsidR="005661C7" w:rsidRDefault="005661C7" w:rsidP="00AC1805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предоставляемых согласно гарантированному перечню услуг</w:t>
      </w:r>
    </w:p>
    <w:p w:rsidR="005661C7" w:rsidRDefault="005661C7" w:rsidP="00AC1805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по погребению на территории Круглоозерного сельсовета Убинского района Новосибирской области на 2020 год</w:t>
      </w:r>
    </w:p>
    <w:p w:rsidR="005661C7" w:rsidRDefault="005661C7" w:rsidP="00EB7BD7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661C7" w:rsidRDefault="005661C7" w:rsidP="00EB7BD7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661C7" w:rsidRDefault="005661C7" w:rsidP="00861574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Согласно пункта 3 статьи 9 Федерального закона Российской Федерации от 12 января 1996 года № 8-ФЗ «О погребении и похоронном деле», администрация Круглоозерного сельсовета Убинского района Новосибирской области  </w:t>
      </w:r>
      <w:r>
        <w:rPr>
          <w:rFonts w:ascii="Times New Roman" w:hAnsi="Times New Roman" w:cs="Times New Roman"/>
          <w:sz w:val="28"/>
          <w:szCs w:val="28"/>
        </w:rPr>
        <w:t>п о с т а н о в л я е т:</w:t>
      </w:r>
    </w:p>
    <w:p w:rsidR="005661C7" w:rsidRPr="00AC1805" w:rsidRDefault="005661C7" w:rsidP="00861574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661C7" w:rsidRDefault="005661C7" w:rsidP="00861574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1. Утвердить прилагаемую стоимость услуг, предоставляемых согласно гарантированному перечню услуг по погребению в Круглоозерном сельсовете Убинского района Новосибирской области.</w:t>
      </w:r>
    </w:p>
    <w:p w:rsidR="005661C7" w:rsidRDefault="005661C7" w:rsidP="00861574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2. Утвердить прилагаемую стоимость услуг, предоставляемых согласно гарантированному перечню услуг по погребению умерших (погибших), не имеющего супруга, близких родственников, иных родственников либо законного представителя умершего в Круглоозерном сельсовете Убинского района Новосибирской области.</w:t>
      </w:r>
    </w:p>
    <w:p w:rsidR="005661C7" w:rsidRPr="00A36B8C" w:rsidRDefault="005661C7" w:rsidP="00861574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3. Утвердить прилагаемые Требования </w:t>
      </w:r>
      <w:r w:rsidRPr="00A36B8C">
        <w:rPr>
          <w:rFonts w:ascii="Times New Roman" w:hAnsi="Times New Roman" w:cs="Times New Roman"/>
          <w:b w:val="0"/>
          <w:bCs w:val="0"/>
          <w:sz w:val="28"/>
          <w:szCs w:val="28"/>
        </w:rPr>
        <w:t>качеству услуг, предоставляемых согласно гарантированному перечню услуг по погребению на территории Круглоозерного сельсовета Убинского района Новосибирской области.</w:t>
      </w:r>
    </w:p>
    <w:p w:rsidR="005661C7" w:rsidRPr="00EB7BD7" w:rsidRDefault="005661C7" w:rsidP="00861574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4. Считать утратившим силу постановление администрации Круглоозерного сельсовета Убинского района Новосибирской области от 18.02.2019 № 3-па </w:t>
      </w:r>
      <w:r w:rsidRPr="00EB7BD7">
        <w:rPr>
          <w:rFonts w:ascii="Times New Roman" w:hAnsi="Times New Roman" w:cs="Times New Roman"/>
          <w:b w:val="0"/>
          <w:bCs w:val="0"/>
          <w:sz w:val="28"/>
          <w:szCs w:val="28"/>
        </w:rPr>
        <w:t>«Об утверждении стоимости услуг, предоставляемых согласно гарантированному перечню услуг по погребению на территории Круглоозерного сельсовета Убинского райо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на Новосибирской области на 2019</w:t>
      </w:r>
      <w:r w:rsidRPr="00EB7BD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год»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5661C7" w:rsidRDefault="005661C7" w:rsidP="00861574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5. Опубликовать настоящее постановление в печатном издании «Вестник Круглоозерного сельсовета» и разместить на официальном сайте администрации </w:t>
      </w:r>
      <w:r w:rsidRPr="00A36B8C">
        <w:rPr>
          <w:rFonts w:ascii="Times New Roman" w:hAnsi="Times New Roman" w:cs="Times New Roman"/>
          <w:b w:val="0"/>
          <w:bCs w:val="0"/>
          <w:sz w:val="28"/>
          <w:szCs w:val="28"/>
        </w:rPr>
        <w:t>Круглоозерного сельсовета Убинского района Новосибирской области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 телекоммуникационной сети «Интернет».</w:t>
      </w:r>
    </w:p>
    <w:p w:rsidR="005661C7" w:rsidRDefault="005661C7" w:rsidP="00861574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661C7" w:rsidRDefault="005661C7" w:rsidP="00861574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661C7" w:rsidRDefault="005661C7" w:rsidP="00861574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661C7" w:rsidRDefault="005661C7" w:rsidP="00861574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6. Контроль исполнения постановления оставляю за собой.</w:t>
      </w:r>
    </w:p>
    <w:p w:rsidR="005661C7" w:rsidRDefault="005661C7" w:rsidP="00F84010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661C7" w:rsidRDefault="005661C7" w:rsidP="00F84010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661C7" w:rsidRDefault="005661C7" w:rsidP="00F84010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661C7" w:rsidRDefault="005661C7" w:rsidP="006901E9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Глава Круглоозерного сельсовета</w:t>
      </w:r>
    </w:p>
    <w:p w:rsidR="005661C7" w:rsidRDefault="005661C7" w:rsidP="00EE54F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Убинского района Новосибирской области                           А.В. Гребенщиков</w:t>
      </w:r>
    </w:p>
    <w:p w:rsidR="005661C7" w:rsidRDefault="005661C7" w:rsidP="00EE54F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661C7" w:rsidRDefault="005661C7" w:rsidP="00EE54F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661C7" w:rsidRDefault="005661C7" w:rsidP="00EE54F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661C7" w:rsidRDefault="005661C7" w:rsidP="00EE54F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661C7" w:rsidRDefault="005661C7" w:rsidP="00EE54F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661C7" w:rsidRDefault="005661C7" w:rsidP="00EE54F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661C7" w:rsidRDefault="005661C7" w:rsidP="00EE54F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661C7" w:rsidRDefault="005661C7" w:rsidP="00EE54F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661C7" w:rsidRDefault="005661C7" w:rsidP="00EE54F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661C7" w:rsidRDefault="005661C7" w:rsidP="00EE54F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661C7" w:rsidRDefault="005661C7" w:rsidP="00EE54F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661C7" w:rsidRDefault="005661C7" w:rsidP="00EE54F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661C7" w:rsidRDefault="005661C7" w:rsidP="00EE54F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661C7" w:rsidRDefault="005661C7" w:rsidP="00EE54F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661C7" w:rsidRDefault="005661C7" w:rsidP="00EE54F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661C7" w:rsidRDefault="005661C7" w:rsidP="00EE54F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661C7" w:rsidRDefault="005661C7" w:rsidP="00EE54F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661C7" w:rsidRDefault="005661C7" w:rsidP="00EE54F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661C7" w:rsidRDefault="005661C7" w:rsidP="00EE54F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661C7" w:rsidRDefault="005661C7" w:rsidP="00EE54F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661C7" w:rsidRDefault="005661C7" w:rsidP="00EE54F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661C7" w:rsidRDefault="005661C7" w:rsidP="00EE54F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661C7" w:rsidRDefault="005661C7" w:rsidP="00EE54F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661C7" w:rsidRDefault="005661C7" w:rsidP="00EE54F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661C7" w:rsidRDefault="005661C7" w:rsidP="00EE54F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661C7" w:rsidRDefault="005661C7" w:rsidP="00EE54F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661C7" w:rsidRDefault="005661C7" w:rsidP="00EE54F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661C7" w:rsidRDefault="005661C7" w:rsidP="00EE54F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661C7" w:rsidRDefault="005661C7" w:rsidP="00EE54F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661C7" w:rsidRDefault="005661C7" w:rsidP="00EE54F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661C7" w:rsidRDefault="005661C7" w:rsidP="00EE54F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661C7" w:rsidRDefault="005661C7" w:rsidP="00EE54F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661C7" w:rsidRDefault="005661C7" w:rsidP="00EE54F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661C7" w:rsidRDefault="005661C7" w:rsidP="00EE54F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661C7" w:rsidRDefault="005661C7" w:rsidP="00EE54F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661C7" w:rsidRDefault="005661C7" w:rsidP="00EE54F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661C7" w:rsidRDefault="005661C7" w:rsidP="00EE54F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661C7" w:rsidRDefault="005661C7" w:rsidP="00EE54F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661C7" w:rsidRDefault="005661C7" w:rsidP="00EE54F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tbl>
      <w:tblPr>
        <w:tblW w:w="0" w:type="auto"/>
        <w:tblInd w:w="6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0"/>
      </w:tblGrid>
      <w:tr w:rsidR="005661C7" w:rsidTr="00B90E7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5661C7" w:rsidRDefault="005661C7" w:rsidP="00A106F8">
            <w:r>
              <w:t>СОГЛАСОВАНО:</w:t>
            </w:r>
          </w:p>
          <w:p w:rsidR="005661C7" w:rsidRDefault="005661C7" w:rsidP="00A106F8">
            <w:r>
              <w:t>Руководитель</w:t>
            </w:r>
          </w:p>
          <w:p w:rsidR="005661C7" w:rsidRDefault="005661C7" w:rsidP="00A106F8">
            <w:r>
              <w:t>Департамента по тарифам Новосибирской области</w:t>
            </w:r>
          </w:p>
          <w:p w:rsidR="005661C7" w:rsidRDefault="005661C7" w:rsidP="00A106F8">
            <w:r>
              <w:t>_________________________</w:t>
            </w:r>
          </w:p>
          <w:p w:rsidR="005661C7" w:rsidRDefault="005661C7" w:rsidP="002725E3">
            <w:pPr>
              <w:jc w:val="center"/>
            </w:pPr>
            <w:r>
              <w:t>Г.Р. Асмодьяров</w:t>
            </w:r>
          </w:p>
          <w:p w:rsidR="005661C7" w:rsidRDefault="005661C7" w:rsidP="00A106F8">
            <w:r>
              <w:t>«____»_____________2020 г.</w:t>
            </w:r>
          </w:p>
        </w:tc>
      </w:tr>
    </w:tbl>
    <w:p w:rsidR="005661C7" w:rsidRDefault="005661C7" w:rsidP="001F0D8D">
      <w:pPr>
        <w:jc w:val="center"/>
        <w:rPr>
          <w:sz w:val="28"/>
          <w:szCs w:val="28"/>
        </w:rPr>
      </w:pPr>
    </w:p>
    <w:p w:rsidR="005661C7" w:rsidRDefault="005661C7" w:rsidP="001F0D8D">
      <w:pPr>
        <w:jc w:val="center"/>
        <w:rPr>
          <w:sz w:val="28"/>
          <w:szCs w:val="28"/>
        </w:rPr>
      </w:pPr>
    </w:p>
    <w:p w:rsidR="005661C7" w:rsidRDefault="005661C7" w:rsidP="001F0D8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Стоимость услуг, предоставляемых согласно гарантированному перечню услуг по погребению в Круглоозерном сельсовете Убинского района Новосибирской области с 01.02.2020</w:t>
      </w:r>
    </w:p>
    <w:p w:rsidR="005661C7" w:rsidRDefault="005661C7" w:rsidP="001F0D8D">
      <w:pPr>
        <w:jc w:val="center"/>
        <w:rPr>
          <w:sz w:val="28"/>
          <w:szCs w:val="28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9"/>
        <w:gridCol w:w="6971"/>
        <w:gridCol w:w="1950"/>
      </w:tblGrid>
      <w:tr w:rsidR="005661C7">
        <w:tc>
          <w:tcPr>
            <w:tcW w:w="339" w:type="pct"/>
          </w:tcPr>
          <w:p w:rsidR="005661C7" w:rsidRDefault="005661C7" w:rsidP="00A106F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3642" w:type="pct"/>
          </w:tcPr>
          <w:p w:rsidR="005661C7" w:rsidRDefault="005661C7" w:rsidP="00A106F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 услуг</w:t>
            </w:r>
          </w:p>
        </w:tc>
        <w:tc>
          <w:tcPr>
            <w:tcW w:w="1019" w:type="pct"/>
          </w:tcPr>
          <w:p w:rsidR="005661C7" w:rsidRDefault="005661C7" w:rsidP="00A106F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Сумма затрат, рублей</w:t>
            </w:r>
          </w:p>
        </w:tc>
      </w:tr>
      <w:tr w:rsidR="005661C7">
        <w:tc>
          <w:tcPr>
            <w:tcW w:w="339" w:type="pct"/>
          </w:tcPr>
          <w:p w:rsidR="005661C7" w:rsidRDefault="005661C7" w:rsidP="00A10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642" w:type="pct"/>
          </w:tcPr>
          <w:p w:rsidR="005661C7" w:rsidRDefault="005661C7" w:rsidP="00A106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документов, необходимых для погребения</w:t>
            </w:r>
          </w:p>
          <w:p w:rsidR="005661C7" w:rsidRDefault="005661C7" w:rsidP="00A106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019" w:type="pct"/>
          </w:tcPr>
          <w:p w:rsidR="005661C7" w:rsidRDefault="005661C7" w:rsidP="00A10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142,88</w:t>
            </w:r>
          </w:p>
        </w:tc>
      </w:tr>
      <w:tr w:rsidR="005661C7">
        <w:tc>
          <w:tcPr>
            <w:tcW w:w="339" w:type="pct"/>
          </w:tcPr>
          <w:p w:rsidR="005661C7" w:rsidRDefault="005661C7" w:rsidP="00A10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642" w:type="pct"/>
          </w:tcPr>
          <w:p w:rsidR="005661C7" w:rsidRDefault="005661C7" w:rsidP="00A106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и доставка гроба и других предметов, необходимых для погребения</w:t>
            </w:r>
          </w:p>
        </w:tc>
        <w:tc>
          <w:tcPr>
            <w:tcW w:w="1019" w:type="pct"/>
          </w:tcPr>
          <w:p w:rsidR="005661C7" w:rsidRDefault="005661C7" w:rsidP="00A10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3124,03</w:t>
            </w:r>
          </w:p>
        </w:tc>
      </w:tr>
      <w:tr w:rsidR="005661C7">
        <w:tc>
          <w:tcPr>
            <w:tcW w:w="339" w:type="pct"/>
          </w:tcPr>
          <w:p w:rsidR="005661C7" w:rsidRDefault="005661C7" w:rsidP="00A10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642" w:type="pct"/>
          </w:tcPr>
          <w:p w:rsidR="005661C7" w:rsidRDefault="005661C7" w:rsidP="00A106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Перевозка тела (останков) умершего на кладбище</w:t>
            </w:r>
          </w:p>
          <w:p w:rsidR="005661C7" w:rsidRDefault="005661C7" w:rsidP="00A106F8">
            <w:pPr>
              <w:rPr>
                <w:sz w:val="28"/>
                <w:szCs w:val="28"/>
              </w:rPr>
            </w:pPr>
          </w:p>
        </w:tc>
        <w:tc>
          <w:tcPr>
            <w:tcW w:w="1019" w:type="pct"/>
          </w:tcPr>
          <w:p w:rsidR="005661C7" w:rsidRDefault="005661C7" w:rsidP="00A10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854,90</w:t>
            </w:r>
          </w:p>
        </w:tc>
      </w:tr>
      <w:tr w:rsidR="005661C7">
        <w:tc>
          <w:tcPr>
            <w:tcW w:w="339" w:type="pct"/>
          </w:tcPr>
          <w:p w:rsidR="005661C7" w:rsidRDefault="005661C7" w:rsidP="00A10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642" w:type="pct"/>
          </w:tcPr>
          <w:p w:rsidR="005661C7" w:rsidRDefault="005661C7" w:rsidP="00A106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Погребение, в том числе:</w:t>
            </w:r>
          </w:p>
          <w:p w:rsidR="005661C7" w:rsidRDefault="005661C7" w:rsidP="00A106F8">
            <w:pPr>
              <w:rPr>
                <w:sz w:val="28"/>
                <w:szCs w:val="28"/>
              </w:rPr>
            </w:pPr>
          </w:p>
        </w:tc>
        <w:tc>
          <w:tcPr>
            <w:tcW w:w="1019" w:type="pct"/>
          </w:tcPr>
          <w:p w:rsidR="005661C7" w:rsidRDefault="005661C7" w:rsidP="00A10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3228,02</w:t>
            </w:r>
          </w:p>
        </w:tc>
      </w:tr>
      <w:tr w:rsidR="005661C7">
        <w:trPr>
          <w:trHeight w:val="212"/>
        </w:trPr>
        <w:tc>
          <w:tcPr>
            <w:tcW w:w="339" w:type="pct"/>
          </w:tcPr>
          <w:p w:rsidR="005661C7" w:rsidRDefault="005661C7" w:rsidP="00A10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4.1.</w:t>
            </w:r>
          </w:p>
        </w:tc>
        <w:tc>
          <w:tcPr>
            <w:tcW w:w="3642" w:type="pct"/>
          </w:tcPr>
          <w:p w:rsidR="005661C7" w:rsidRDefault="005661C7" w:rsidP="00A106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Стоимость рытья стандартной могилы</w:t>
            </w:r>
          </w:p>
          <w:p w:rsidR="005661C7" w:rsidRDefault="005661C7" w:rsidP="00A106F8">
            <w:pPr>
              <w:rPr>
                <w:sz w:val="28"/>
                <w:szCs w:val="28"/>
              </w:rPr>
            </w:pPr>
          </w:p>
        </w:tc>
        <w:tc>
          <w:tcPr>
            <w:tcW w:w="1019" w:type="pct"/>
          </w:tcPr>
          <w:p w:rsidR="005661C7" w:rsidRDefault="005661C7" w:rsidP="00A10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2301,42</w:t>
            </w:r>
          </w:p>
        </w:tc>
      </w:tr>
      <w:tr w:rsidR="005661C7">
        <w:tc>
          <w:tcPr>
            <w:tcW w:w="3981" w:type="pct"/>
            <w:gridSpan w:val="2"/>
          </w:tcPr>
          <w:p w:rsidR="005661C7" w:rsidRDefault="005661C7" w:rsidP="00A106F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Общая стоимость гарантированного перечня услуг по погребению</w:t>
            </w:r>
          </w:p>
        </w:tc>
        <w:tc>
          <w:tcPr>
            <w:tcW w:w="1019" w:type="pct"/>
          </w:tcPr>
          <w:p w:rsidR="005661C7" w:rsidRDefault="005661C7" w:rsidP="00A106F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7349,83</w:t>
            </w:r>
          </w:p>
        </w:tc>
      </w:tr>
    </w:tbl>
    <w:p w:rsidR="005661C7" w:rsidRDefault="005661C7" w:rsidP="001F0D8D">
      <w:pPr>
        <w:jc w:val="center"/>
        <w:rPr>
          <w:sz w:val="28"/>
          <w:szCs w:val="28"/>
        </w:rPr>
      </w:pPr>
    </w:p>
    <w:p w:rsidR="005661C7" w:rsidRDefault="005661C7" w:rsidP="001F0D8D">
      <w:pPr>
        <w:jc w:val="center"/>
        <w:rPr>
          <w:sz w:val="28"/>
          <w:szCs w:val="28"/>
        </w:rPr>
      </w:pPr>
    </w:p>
    <w:p w:rsidR="005661C7" w:rsidRDefault="005661C7" w:rsidP="001F0D8D">
      <w:pPr>
        <w:jc w:val="center"/>
        <w:rPr>
          <w:sz w:val="28"/>
          <w:szCs w:val="28"/>
        </w:rPr>
      </w:pPr>
    </w:p>
    <w:p w:rsidR="005661C7" w:rsidRDefault="005661C7" w:rsidP="001F0D8D">
      <w:pPr>
        <w:rPr>
          <w:sz w:val="28"/>
          <w:szCs w:val="28"/>
        </w:rPr>
      </w:pPr>
      <w:r>
        <w:rPr>
          <w:sz w:val="28"/>
          <w:szCs w:val="28"/>
        </w:rPr>
        <w:t>Глава Круглоозерного сельсовета</w:t>
      </w:r>
    </w:p>
    <w:p w:rsidR="005661C7" w:rsidRDefault="005661C7" w:rsidP="001F0D8D">
      <w:pPr>
        <w:rPr>
          <w:sz w:val="28"/>
          <w:szCs w:val="28"/>
        </w:rPr>
      </w:pPr>
      <w:r>
        <w:rPr>
          <w:sz w:val="28"/>
          <w:szCs w:val="28"/>
        </w:rPr>
        <w:t>Убинского района Новосибирской области                            А.В. Гребенщиков</w:t>
      </w:r>
    </w:p>
    <w:p w:rsidR="005661C7" w:rsidRDefault="005661C7" w:rsidP="001F0D8D">
      <w:pPr>
        <w:rPr>
          <w:sz w:val="28"/>
          <w:szCs w:val="28"/>
        </w:rPr>
      </w:pPr>
    </w:p>
    <w:p w:rsidR="005661C7" w:rsidRDefault="005661C7" w:rsidP="001F0D8D">
      <w:pPr>
        <w:rPr>
          <w:sz w:val="28"/>
          <w:szCs w:val="28"/>
        </w:rPr>
      </w:pPr>
    </w:p>
    <w:p w:rsidR="005661C7" w:rsidRDefault="005661C7" w:rsidP="001F0D8D">
      <w:pPr>
        <w:rPr>
          <w:sz w:val="28"/>
          <w:szCs w:val="28"/>
        </w:rPr>
      </w:pPr>
    </w:p>
    <w:p w:rsidR="005661C7" w:rsidRDefault="005661C7" w:rsidP="001F0D8D">
      <w:pPr>
        <w:rPr>
          <w:sz w:val="28"/>
          <w:szCs w:val="28"/>
        </w:rPr>
      </w:pPr>
    </w:p>
    <w:p w:rsidR="005661C7" w:rsidRDefault="005661C7" w:rsidP="001F0D8D">
      <w:pPr>
        <w:rPr>
          <w:sz w:val="28"/>
          <w:szCs w:val="28"/>
        </w:rPr>
      </w:pPr>
    </w:p>
    <w:p w:rsidR="005661C7" w:rsidRDefault="005661C7" w:rsidP="001F0D8D">
      <w:pPr>
        <w:rPr>
          <w:sz w:val="28"/>
          <w:szCs w:val="28"/>
        </w:rPr>
      </w:pPr>
    </w:p>
    <w:p w:rsidR="005661C7" w:rsidRDefault="005661C7" w:rsidP="001F0D8D">
      <w:pPr>
        <w:rPr>
          <w:sz w:val="28"/>
          <w:szCs w:val="28"/>
        </w:rPr>
      </w:pPr>
    </w:p>
    <w:p w:rsidR="005661C7" w:rsidRDefault="005661C7" w:rsidP="001F0D8D">
      <w:pPr>
        <w:rPr>
          <w:sz w:val="28"/>
          <w:szCs w:val="28"/>
        </w:rPr>
      </w:pPr>
    </w:p>
    <w:p w:rsidR="005661C7" w:rsidRDefault="005661C7" w:rsidP="001F0D8D">
      <w:pPr>
        <w:rPr>
          <w:sz w:val="28"/>
          <w:szCs w:val="28"/>
        </w:rPr>
      </w:pPr>
    </w:p>
    <w:p w:rsidR="005661C7" w:rsidRDefault="005661C7" w:rsidP="001F0D8D">
      <w:pPr>
        <w:rPr>
          <w:sz w:val="28"/>
          <w:szCs w:val="28"/>
        </w:rPr>
      </w:pPr>
    </w:p>
    <w:p w:rsidR="005661C7" w:rsidRDefault="005661C7" w:rsidP="001F0D8D">
      <w:pPr>
        <w:rPr>
          <w:sz w:val="28"/>
          <w:szCs w:val="28"/>
        </w:rPr>
      </w:pPr>
    </w:p>
    <w:p w:rsidR="005661C7" w:rsidRDefault="005661C7" w:rsidP="001F0D8D">
      <w:pPr>
        <w:rPr>
          <w:sz w:val="28"/>
          <w:szCs w:val="28"/>
        </w:rPr>
      </w:pPr>
    </w:p>
    <w:p w:rsidR="005661C7" w:rsidRDefault="005661C7" w:rsidP="001F0D8D">
      <w:pPr>
        <w:rPr>
          <w:sz w:val="28"/>
          <w:szCs w:val="28"/>
        </w:rPr>
      </w:pPr>
    </w:p>
    <w:p w:rsidR="005661C7" w:rsidRDefault="005661C7" w:rsidP="002725E3">
      <w:pPr>
        <w:ind w:left="6120"/>
      </w:pPr>
      <w:r>
        <w:t>СОГЛАСОВАНО:</w:t>
      </w:r>
    </w:p>
    <w:p w:rsidR="005661C7" w:rsidRDefault="005661C7" w:rsidP="002725E3">
      <w:pPr>
        <w:ind w:left="6120"/>
      </w:pPr>
      <w:r>
        <w:t>Руководитель</w:t>
      </w:r>
    </w:p>
    <w:p w:rsidR="005661C7" w:rsidRDefault="005661C7" w:rsidP="002725E3">
      <w:pPr>
        <w:ind w:left="6120"/>
      </w:pPr>
      <w:r>
        <w:t>Департамента по тарифам Новосибирской области</w:t>
      </w:r>
    </w:p>
    <w:p w:rsidR="005661C7" w:rsidRDefault="005661C7" w:rsidP="002725E3">
      <w:pPr>
        <w:ind w:left="6120"/>
      </w:pPr>
      <w:r>
        <w:t>_________________________</w:t>
      </w:r>
    </w:p>
    <w:p w:rsidR="005661C7" w:rsidRDefault="005661C7" w:rsidP="002725E3">
      <w:pPr>
        <w:ind w:left="6120"/>
        <w:jc w:val="center"/>
      </w:pPr>
      <w:r>
        <w:t>Г.Р. Асмодьяров</w:t>
      </w:r>
    </w:p>
    <w:p w:rsidR="005661C7" w:rsidRDefault="005661C7" w:rsidP="002725E3">
      <w:pPr>
        <w:ind w:left="6120"/>
        <w:rPr>
          <w:sz w:val="28"/>
          <w:szCs w:val="28"/>
        </w:rPr>
      </w:pPr>
      <w:r>
        <w:t>«____»_____________2020 г.</w:t>
      </w:r>
    </w:p>
    <w:p w:rsidR="005661C7" w:rsidRDefault="005661C7" w:rsidP="001F0D8D">
      <w:pPr>
        <w:jc w:val="center"/>
        <w:rPr>
          <w:sz w:val="28"/>
          <w:szCs w:val="28"/>
        </w:rPr>
      </w:pPr>
    </w:p>
    <w:p w:rsidR="005661C7" w:rsidRDefault="005661C7" w:rsidP="001F0D8D">
      <w:pPr>
        <w:jc w:val="center"/>
        <w:rPr>
          <w:sz w:val="28"/>
          <w:szCs w:val="28"/>
        </w:rPr>
      </w:pPr>
    </w:p>
    <w:p w:rsidR="005661C7" w:rsidRDefault="005661C7" w:rsidP="001F0D8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Стоимость услуг, предоставляемых согласно гарантированному перечню услуг по погребению умерших (погибших), не имеющего супруга, близких родственников, иных родственников либо законного представителя умершего в Круглоозерном сельсовете Убинского района Новосибирской области с 01.02.2020</w:t>
      </w:r>
    </w:p>
    <w:p w:rsidR="005661C7" w:rsidRDefault="005661C7" w:rsidP="001F0D8D">
      <w:pPr>
        <w:rPr>
          <w:b/>
          <w:bCs/>
          <w:sz w:val="28"/>
          <w:szCs w:val="28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9"/>
        <w:gridCol w:w="6971"/>
        <w:gridCol w:w="1950"/>
      </w:tblGrid>
      <w:tr w:rsidR="005661C7">
        <w:tc>
          <w:tcPr>
            <w:tcW w:w="339" w:type="pct"/>
          </w:tcPr>
          <w:p w:rsidR="005661C7" w:rsidRDefault="005661C7" w:rsidP="00A106F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3642" w:type="pct"/>
          </w:tcPr>
          <w:p w:rsidR="005661C7" w:rsidRDefault="005661C7" w:rsidP="00A106F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 услуг</w:t>
            </w:r>
          </w:p>
        </w:tc>
        <w:tc>
          <w:tcPr>
            <w:tcW w:w="1019" w:type="pct"/>
          </w:tcPr>
          <w:p w:rsidR="005661C7" w:rsidRDefault="005661C7" w:rsidP="00A106F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Сумма затрат, рублей</w:t>
            </w:r>
          </w:p>
        </w:tc>
      </w:tr>
      <w:tr w:rsidR="005661C7">
        <w:tc>
          <w:tcPr>
            <w:tcW w:w="339" w:type="pct"/>
          </w:tcPr>
          <w:p w:rsidR="005661C7" w:rsidRDefault="005661C7" w:rsidP="00A10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642" w:type="pct"/>
          </w:tcPr>
          <w:p w:rsidR="005661C7" w:rsidRDefault="005661C7" w:rsidP="00A106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документов, необходимых для погребения</w:t>
            </w:r>
          </w:p>
          <w:p w:rsidR="005661C7" w:rsidRDefault="005661C7" w:rsidP="00A106F8">
            <w:pPr>
              <w:rPr>
                <w:sz w:val="28"/>
                <w:szCs w:val="28"/>
              </w:rPr>
            </w:pPr>
          </w:p>
        </w:tc>
        <w:tc>
          <w:tcPr>
            <w:tcW w:w="1019" w:type="pct"/>
          </w:tcPr>
          <w:p w:rsidR="005661C7" w:rsidRDefault="005661C7" w:rsidP="00A10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149,44</w:t>
            </w:r>
          </w:p>
        </w:tc>
      </w:tr>
      <w:tr w:rsidR="005661C7">
        <w:tc>
          <w:tcPr>
            <w:tcW w:w="339" w:type="pct"/>
          </w:tcPr>
          <w:p w:rsidR="005661C7" w:rsidRDefault="005661C7" w:rsidP="00A10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642" w:type="pct"/>
          </w:tcPr>
          <w:p w:rsidR="005661C7" w:rsidRDefault="005661C7" w:rsidP="00A106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Облачение тела</w:t>
            </w:r>
          </w:p>
          <w:p w:rsidR="005661C7" w:rsidRDefault="005661C7" w:rsidP="00A106F8">
            <w:pPr>
              <w:rPr>
                <w:sz w:val="28"/>
                <w:szCs w:val="28"/>
              </w:rPr>
            </w:pPr>
          </w:p>
        </w:tc>
        <w:tc>
          <w:tcPr>
            <w:tcW w:w="1019" w:type="pct"/>
          </w:tcPr>
          <w:p w:rsidR="005661C7" w:rsidRDefault="005661C7" w:rsidP="00A10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475,86</w:t>
            </w:r>
          </w:p>
        </w:tc>
      </w:tr>
      <w:tr w:rsidR="005661C7">
        <w:tc>
          <w:tcPr>
            <w:tcW w:w="339" w:type="pct"/>
          </w:tcPr>
          <w:p w:rsidR="005661C7" w:rsidRDefault="005661C7" w:rsidP="00A10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642" w:type="pct"/>
          </w:tcPr>
          <w:p w:rsidR="005661C7" w:rsidRDefault="005661C7" w:rsidP="00A106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гроба</w:t>
            </w:r>
          </w:p>
          <w:p w:rsidR="005661C7" w:rsidRDefault="005661C7" w:rsidP="00A106F8">
            <w:pPr>
              <w:rPr>
                <w:sz w:val="28"/>
                <w:szCs w:val="28"/>
              </w:rPr>
            </w:pPr>
          </w:p>
        </w:tc>
        <w:tc>
          <w:tcPr>
            <w:tcW w:w="1019" w:type="pct"/>
          </w:tcPr>
          <w:p w:rsidR="005661C7" w:rsidRDefault="005661C7" w:rsidP="00A10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2584,27</w:t>
            </w:r>
          </w:p>
        </w:tc>
      </w:tr>
      <w:tr w:rsidR="005661C7">
        <w:tc>
          <w:tcPr>
            <w:tcW w:w="339" w:type="pct"/>
          </w:tcPr>
          <w:p w:rsidR="005661C7" w:rsidRDefault="005661C7" w:rsidP="00A10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642" w:type="pct"/>
          </w:tcPr>
          <w:p w:rsidR="005661C7" w:rsidRDefault="005661C7" w:rsidP="00A106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Перевозка тела (останков) умершего на кладбище</w:t>
            </w:r>
          </w:p>
          <w:p w:rsidR="005661C7" w:rsidRDefault="005661C7" w:rsidP="00A106F8">
            <w:pPr>
              <w:rPr>
                <w:sz w:val="28"/>
                <w:szCs w:val="28"/>
              </w:rPr>
            </w:pPr>
          </w:p>
        </w:tc>
        <w:tc>
          <w:tcPr>
            <w:tcW w:w="1019" w:type="pct"/>
          </w:tcPr>
          <w:p w:rsidR="005661C7" w:rsidRDefault="005661C7" w:rsidP="00A10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1315,31</w:t>
            </w:r>
          </w:p>
        </w:tc>
      </w:tr>
      <w:tr w:rsidR="005661C7">
        <w:tc>
          <w:tcPr>
            <w:tcW w:w="339" w:type="pct"/>
          </w:tcPr>
          <w:p w:rsidR="005661C7" w:rsidRDefault="005661C7" w:rsidP="00A10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642" w:type="pct"/>
          </w:tcPr>
          <w:p w:rsidR="005661C7" w:rsidRDefault="005661C7" w:rsidP="00A106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Погребение, в том числе:</w:t>
            </w:r>
          </w:p>
          <w:p w:rsidR="005661C7" w:rsidRDefault="005661C7" w:rsidP="00A106F8">
            <w:pPr>
              <w:rPr>
                <w:sz w:val="28"/>
                <w:szCs w:val="28"/>
              </w:rPr>
            </w:pPr>
          </w:p>
        </w:tc>
        <w:tc>
          <w:tcPr>
            <w:tcW w:w="1019" w:type="pct"/>
          </w:tcPr>
          <w:p w:rsidR="005661C7" w:rsidRDefault="005661C7" w:rsidP="00A10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3131,20</w:t>
            </w:r>
          </w:p>
        </w:tc>
      </w:tr>
      <w:tr w:rsidR="005661C7">
        <w:trPr>
          <w:trHeight w:val="212"/>
        </w:trPr>
        <w:tc>
          <w:tcPr>
            <w:tcW w:w="339" w:type="pct"/>
          </w:tcPr>
          <w:p w:rsidR="005661C7" w:rsidRDefault="005661C7" w:rsidP="00A10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5.1.</w:t>
            </w:r>
          </w:p>
        </w:tc>
        <w:tc>
          <w:tcPr>
            <w:tcW w:w="3642" w:type="pct"/>
          </w:tcPr>
          <w:p w:rsidR="005661C7" w:rsidRDefault="005661C7" w:rsidP="00A106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Стоимость рытья стандартной могилы</w:t>
            </w:r>
          </w:p>
          <w:p w:rsidR="005661C7" w:rsidRDefault="005661C7" w:rsidP="00A106F8">
            <w:pPr>
              <w:rPr>
                <w:sz w:val="28"/>
                <w:szCs w:val="28"/>
              </w:rPr>
            </w:pPr>
          </w:p>
        </w:tc>
        <w:tc>
          <w:tcPr>
            <w:tcW w:w="1019" w:type="pct"/>
          </w:tcPr>
          <w:p w:rsidR="005661C7" w:rsidRDefault="005661C7" w:rsidP="00A10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2271,42</w:t>
            </w:r>
          </w:p>
        </w:tc>
      </w:tr>
      <w:tr w:rsidR="005661C7">
        <w:tc>
          <w:tcPr>
            <w:tcW w:w="3981" w:type="pct"/>
            <w:gridSpan w:val="2"/>
          </w:tcPr>
          <w:p w:rsidR="005661C7" w:rsidRDefault="005661C7" w:rsidP="00A106F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Общая стоимость гарантированного перечня услуг по погребению</w:t>
            </w:r>
          </w:p>
        </w:tc>
        <w:tc>
          <w:tcPr>
            <w:tcW w:w="1019" w:type="pct"/>
          </w:tcPr>
          <w:p w:rsidR="005661C7" w:rsidRDefault="005661C7" w:rsidP="00A106F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7656,08</w:t>
            </w:r>
          </w:p>
        </w:tc>
      </w:tr>
    </w:tbl>
    <w:p w:rsidR="005661C7" w:rsidRDefault="005661C7" w:rsidP="001F0D8D">
      <w:pPr>
        <w:jc w:val="center"/>
        <w:rPr>
          <w:sz w:val="28"/>
          <w:szCs w:val="28"/>
        </w:rPr>
      </w:pPr>
    </w:p>
    <w:p w:rsidR="005661C7" w:rsidRDefault="005661C7" w:rsidP="001F0D8D">
      <w:pPr>
        <w:rPr>
          <w:sz w:val="28"/>
          <w:szCs w:val="28"/>
        </w:rPr>
      </w:pPr>
    </w:p>
    <w:p w:rsidR="005661C7" w:rsidRDefault="005661C7" w:rsidP="001F0D8D">
      <w:pPr>
        <w:rPr>
          <w:sz w:val="28"/>
          <w:szCs w:val="28"/>
        </w:rPr>
      </w:pPr>
    </w:p>
    <w:p w:rsidR="005661C7" w:rsidRDefault="005661C7" w:rsidP="001F0D8D">
      <w:pPr>
        <w:rPr>
          <w:sz w:val="28"/>
          <w:szCs w:val="28"/>
        </w:rPr>
      </w:pPr>
      <w:r>
        <w:rPr>
          <w:sz w:val="28"/>
          <w:szCs w:val="28"/>
        </w:rPr>
        <w:t>Глава Круглоозерного сельсовета</w:t>
      </w:r>
    </w:p>
    <w:p w:rsidR="005661C7" w:rsidRDefault="005661C7" w:rsidP="001F0D8D">
      <w:pPr>
        <w:rPr>
          <w:sz w:val="28"/>
          <w:szCs w:val="28"/>
        </w:rPr>
      </w:pPr>
      <w:r>
        <w:rPr>
          <w:sz w:val="28"/>
          <w:szCs w:val="28"/>
        </w:rPr>
        <w:t>Убинского района Новосибирской области                            А.В. Гребенщиков</w:t>
      </w:r>
    </w:p>
    <w:p w:rsidR="005661C7" w:rsidRDefault="005661C7" w:rsidP="001F0D8D">
      <w:pPr>
        <w:rPr>
          <w:sz w:val="28"/>
          <w:szCs w:val="28"/>
        </w:rPr>
      </w:pPr>
    </w:p>
    <w:p w:rsidR="005661C7" w:rsidRDefault="005661C7" w:rsidP="001F0D8D">
      <w:pPr>
        <w:rPr>
          <w:sz w:val="28"/>
          <w:szCs w:val="28"/>
        </w:rPr>
      </w:pPr>
    </w:p>
    <w:p w:rsidR="005661C7" w:rsidRDefault="005661C7" w:rsidP="001F0D8D">
      <w:pPr>
        <w:rPr>
          <w:sz w:val="28"/>
          <w:szCs w:val="28"/>
        </w:rPr>
      </w:pPr>
    </w:p>
    <w:p w:rsidR="005661C7" w:rsidRDefault="005661C7" w:rsidP="001F0D8D">
      <w:pPr>
        <w:rPr>
          <w:sz w:val="28"/>
          <w:szCs w:val="28"/>
        </w:rPr>
      </w:pPr>
    </w:p>
    <w:p w:rsidR="005661C7" w:rsidRDefault="005661C7" w:rsidP="001F0D8D">
      <w:pPr>
        <w:rPr>
          <w:sz w:val="28"/>
          <w:szCs w:val="28"/>
        </w:rPr>
      </w:pPr>
    </w:p>
    <w:p w:rsidR="005661C7" w:rsidRDefault="005661C7" w:rsidP="001F0D8D">
      <w:pPr>
        <w:rPr>
          <w:sz w:val="28"/>
          <w:szCs w:val="28"/>
        </w:rPr>
      </w:pPr>
    </w:p>
    <w:p w:rsidR="005661C7" w:rsidRDefault="005661C7" w:rsidP="001F0D8D">
      <w:pPr>
        <w:rPr>
          <w:sz w:val="28"/>
          <w:szCs w:val="28"/>
        </w:rPr>
      </w:pPr>
    </w:p>
    <w:p w:rsidR="005661C7" w:rsidRDefault="005661C7" w:rsidP="001F0D8D">
      <w:pPr>
        <w:rPr>
          <w:sz w:val="28"/>
          <w:szCs w:val="28"/>
        </w:rPr>
      </w:pPr>
    </w:p>
    <w:p w:rsidR="005661C7" w:rsidRDefault="005661C7" w:rsidP="005E7239">
      <w:pPr>
        <w:ind w:left="4680"/>
        <w:jc w:val="center"/>
        <w:rPr>
          <w:sz w:val="28"/>
          <w:szCs w:val="28"/>
        </w:rPr>
      </w:pPr>
      <w:r>
        <w:rPr>
          <w:sz w:val="28"/>
          <w:szCs w:val="28"/>
        </w:rPr>
        <w:t>УТВЕРЖДЕНЫ</w:t>
      </w:r>
    </w:p>
    <w:p w:rsidR="005661C7" w:rsidRDefault="005661C7" w:rsidP="005E7239">
      <w:pPr>
        <w:ind w:left="468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5661C7" w:rsidRDefault="005661C7" w:rsidP="005E7239">
      <w:pPr>
        <w:ind w:left="4680"/>
        <w:jc w:val="center"/>
        <w:rPr>
          <w:sz w:val="28"/>
          <w:szCs w:val="28"/>
        </w:rPr>
      </w:pPr>
      <w:r>
        <w:rPr>
          <w:sz w:val="28"/>
          <w:szCs w:val="28"/>
        </w:rPr>
        <w:t>Круглоозерного сельсовета Убинского</w:t>
      </w:r>
    </w:p>
    <w:p w:rsidR="005661C7" w:rsidRDefault="005661C7" w:rsidP="005E7239">
      <w:pPr>
        <w:ind w:left="4680"/>
        <w:jc w:val="center"/>
        <w:rPr>
          <w:sz w:val="28"/>
          <w:szCs w:val="28"/>
        </w:rPr>
      </w:pPr>
      <w:r>
        <w:rPr>
          <w:sz w:val="28"/>
          <w:szCs w:val="28"/>
        </w:rPr>
        <w:t>района Новосибирской области</w:t>
      </w:r>
    </w:p>
    <w:p w:rsidR="005661C7" w:rsidRDefault="005661C7" w:rsidP="005E7239">
      <w:pPr>
        <w:ind w:left="4680"/>
        <w:jc w:val="center"/>
        <w:rPr>
          <w:sz w:val="28"/>
          <w:szCs w:val="28"/>
        </w:rPr>
      </w:pPr>
      <w:r>
        <w:rPr>
          <w:sz w:val="28"/>
          <w:szCs w:val="28"/>
        </w:rPr>
        <w:t>от 03.02.2020 № 2-па</w:t>
      </w:r>
    </w:p>
    <w:p w:rsidR="005661C7" w:rsidRDefault="005661C7" w:rsidP="001F0D8D">
      <w:pPr>
        <w:rPr>
          <w:sz w:val="28"/>
          <w:szCs w:val="28"/>
        </w:rPr>
      </w:pPr>
    </w:p>
    <w:p w:rsidR="005661C7" w:rsidRDefault="005661C7" w:rsidP="001F0D8D">
      <w:pPr>
        <w:rPr>
          <w:sz w:val="28"/>
          <w:szCs w:val="28"/>
        </w:rPr>
      </w:pPr>
    </w:p>
    <w:p w:rsidR="005661C7" w:rsidRDefault="005661C7" w:rsidP="001F0D8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ТРЕБОВАНИЯ</w:t>
      </w:r>
    </w:p>
    <w:p w:rsidR="005661C7" w:rsidRDefault="005661C7" w:rsidP="001F0D8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 качеству услуг, предоставляемых согласно гарантированному перечню услуг по погребению на территории Круглоозерного сельсовета Убинского района Новосибирской области</w:t>
      </w:r>
    </w:p>
    <w:p w:rsidR="005661C7" w:rsidRDefault="005661C7" w:rsidP="001F0D8D">
      <w:pPr>
        <w:jc w:val="center"/>
        <w:rPr>
          <w:b/>
          <w:bCs/>
          <w:sz w:val="28"/>
          <w:szCs w:val="28"/>
        </w:rPr>
      </w:pPr>
    </w:p>
    <w:p w:rsidR="005661C7" w:rsidRDefault="005661C7" w:rsidP="001F0D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Качество ритуальных услуг и предметов похоронного ритуала, предоставляемых специализированными службами, иными юридическими лицами и индивидуальными предпринимателями, оказывающими ритуальные услуги, должно соответствовать санитарным нормам и правилам, техническим условиям и другим правовым актам, которые в соответствии с законодательством Российской Федерации устанавливают обязательные требования к услугам и продукции в сфере оказания ритуальных услуг.</w:t>
      </w:r>
    </w:p>
    <w:p w:rsidR="005661C7" w:rsidRDefault="005661C7" w:rsidP="001F0D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Качество услуг, предоставляемых согласно гарантированному перечню услуг по погребению умершего, имеющего супруга, родственников, законного представителя умершего или иного лица, взявшего на себя обязанность осуществлять погребение умершего:</w:t>
      </w:r>
    </w:p>
    <w:p w:rsidR="005661C7" w:rsidRDefault="005661C7" w:rsidP="001F0D8D">
      <w:pPr>
        <w:jc w:val="both"/>
        <w:rPr>
          <w:sz w:val="28"/>
          <w:szCs w:val="28"/>
        </w:rPr>
      </w:pPr>
    </w:p>
    <w:tbl>
      <w:tblPr>
        <w:tblW w:w="5123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6"/>
        <w:gridCol w:w="3032"/>
        <w:gridCol w:w="6097"/>
      </w:tblGrid>
      <w:tr w:rsidR="005661C7">
        <w:tc>
          <w:tcPr>
            <w:tcW w:w="345" w:type="pct"/>
          </w:tcPr>
          <w:p w:rsidR="005661C7" w:rsidRPr="00E054CC" w:rsidRDefault="005661C7" w:rsidP="00A106F8">
            <w:pPr>
              <w:jc w:val="center"/>
              <w:rPr>
                <w:b/>
                <w:bCs/>
                <w:sz w:val="28"/>
                <w:szCs w:val="28"/>
              </w:rPr>
            </w:pPr>
            <w:r w:rsidRPr="00E054CC">
              <w:rPr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1546" w:type="pct"/>
          </w:tcPr>
          <w:p w:rsidR="005661C7" w:rsidRPr="00E054CC" w:rsidRDefault="005661C7" w:rsidP="00A106F8">
            <w:pPr>
              <w:jc w:val="center"/>
              <w:rPr>
                <w:b/>
                <w:bCs/>
                <w:sz w:val="28"/>
                <w:szCs w:val="28"/>
              </w:rPr>
            </w:pPr>
            <w:r w:rsidRPr="00E054CC">
              <w:rPr>
                <w:b/>
                <w:bCs/>
                <w:sz w:val="28"/>
                <w:szCs w:val="28"/>
              </w:rPr>
              <w:t>Наименование услуг</w:t>
            </w:r>
          </w:p>
        </w:tc>
        <w:tc>
          <w:tcPr>
            <w:tcW w:w="3109" w:type="pct"/>
          </w:tcPr>
          <w:p w:rsidR="005661C7" w:rsidRPr="00E054CC" w:rsidRDefault="005661C7" w:rsidP="00A106F8">
            <w:pPr>
              <w:jc w:val="center"/>
              <w:rPr>
                <w:b/>
                <w:bCs/>
                <w:sz w:val="28"/>
                <w:szCs w:val="28"/>
              </w:rPr>
            </w:pPr>
            <w:r w:rsidRPr="00E054CC">
              <w:rPr>
                <w:b/>
                <w:bCs/>
                <w:sz w:val="28"/>
                <w:szCs w:val="28"/>
              </w:rPr>
              <w:t>Требования к качеству предоставляемых услуг</w:t>
            </w:r>
          </w:p>
        </w:tc>
      </w:tr>
      <w:tr w:rsidR="005661C7">
        <w:tc>
          <w:tcPr>
            <w:tcW w:w="345" w:type="pct"/>
          </w:tcPr>
          <w:p w:rsidR="005661C7" w:rsidRPr="00E054CC" w:rsidRDefault="005661C7" w:rsidP="00A106F8">
            <w:pPr>
              <w:jc w:val="center"/>
              <w:rPr>
                <w:sz w:val="28"/>
                <w:szCs w:val="28"/>
              </w:rPr>
            </w:pPr>
            <w:r w:rsidRPr="00E054CC">
              <w:rPr>
                <w:sz w:val="28"/>
                <w:szCs w:val="28"/>
              </w:rPr>
              <w:t>1.</w:t>
            </w:r>
          </w:p>
        </w:tc>
        <w:tc>
          <w:tcPr>
            <w:tcW w:w="1546" w:type="pct"/>
          </w:tcPr>
          <w:p w:rsidR="005661C7" w:rsidRPr="00E054CC" w:rsidRDefault="005661C7" w:rsidP="00A106F8">
            <w:pPr>
              <w:rPr>
                <w:sz w:val="28"/>
                <w:szCs w:val="28"/>
              </w:rPr>
            </w:pPr>
            <w:r w:rsidRPr="00E054CC">
              <w:rPr>
                <w:sz w:val="28"/>
                <w:szCs w:val="28"/>
              </w:rPr>
              <w:t>Оформление документов, необходимых для погребения</w:t>
            </w:r>
          </w:p>
        </w:tc>
        <w:tc>
          <w:tcPr>
            <w:tcW w:w="3109" w:type="pct"/>
          </w:tcPr>
          <w:p w:rsidR="005661C7" w:rsidRPr="00E054CC" w:rsidRDefault="005661C7" w:rsidP="00A106F8">
            <w:pPr>
              <w:rPr>
                <w:sz w:val="28"/>
                <w:szCs w:val="28"/>
              </w:rPr>
            </w:pPr>
            <w:r w:rsidRPr="00E054CC">
              <w:rPr>
                <w:sz w:val="28"/>
                <w:szCs w:val="28"/>
              </w:rPr>
              <w:t>Прием заказа на похороны. Оформление счета-заказа на транспортное обеспечение похорон, похоронные принадлежности и т.д. Оформление счета-заказа на похороны, определение прейскурантной цены по действующему прейскуранту. Составление отчета о предоставленных заказчику услугах и товарах в деньгах и другой отчетности, сдача документов в бухгалтерию.</w:t>
            </w:r>
          </w:p>
        </w:tc>
      </w:tr>
      <w:tr w:rsidR="005661C7">
        <w:tc>
          <w:tcPr>
            <w:tcW w:w="345" w:type="pct"/>
          </w:tcPr>
          <w:p w:rsidR="005661C7" w:rsidRPr="00E054CC" w:rsidRDefault="005661C7" w:rsidP="00A106F8">
            <w:pPr>
              <w:jc w:val="center"/>
              <w:rPr>
                <w:sz w:val="28"/>
                <w:szCs w:val="28"/>
              </w:rPr>
            </w:pPr>
            <w:r w:rsidRPr="00E054CC">
              <w:rPr>
                <w:sz w:val="28"/>
                <w:szCs w:val="28"/>
              </w:rPr>
              <w:t>2.</w:t>
            </w:r>
          </w:p>
        </w:tc>
        <w:tc>
          <w:tcPr>
            <w:tcW w:w="1546" w:type="pct"/>
          </w:tcPr>
          <w:p w:rsidR="005661C7" w:rsidRPr="00E054CC" w:rsidRDefault="005661C7" w:rsidP="00A106F8">
            <w:pPr>
              <w:rPr>
                <w:sz w:val="28"/>
                <w:szCs w:val="28"/>
              </w:rPr>
            </w:pPr>
            <w:r w:rsidRPr="00E054CC">
              <w:rPr>
                <w:sz w:val="28"/>
                <w:szCs w:val="28"/>
              </w:rPr>
              <w:t>Предоставление и доставка гроба и других предметов, необходимых для погребения</w:t>
            </w:r>
          </w:p>
        </w:tc>
        <w:tc>
          <w:tcPr>
            <w:tcW w:w="3109" w:type="pct"/>
          </w:tcPr>
          <w:p w:rsidR="005661C7" w:rsidRPr="00E054CC" w:rsidRDefault="005661C7" w:rsidP="00A106F8">
            <w:pPr>
              <w:rPr>
                <w:sz w:val="28"/>
                <w:szCs w:val="28"/>
              </w:rPr>
            </w:pPr>
            <w:r w:rsidRPr="00E054CC">
              <w:rPr>
                <w:sz w:val="28"/>
                <w:szCs w:val="28"/>
              </w:rPr>
              <w:t>Предоставление ритуальных принадлежностей: гроб с внутренней и наружной обивкой х/б тканью, подушка.</w:t>
            </w:r>
          </w:p>
          <w:p w:rsidR="005661C7" w:rsidRPr="00E054CC" w:rsidRDefault="005661C7" w:rsidP="00A106F8">
            <w:pPr>
              <w:rPr>
                <w:sz w:val="28"/>
                <w:szCs w:val="28"/>
              </w:rPr>
            </w:pPr>
            <w:r w:rsidRPr="00E054CC">
              <w:rPr>
                <w:sz w:val="28"/>
                <w:szCs w:val="28"/>
              </w:rPr>
              <w:t>Снятие гроба и других предметов, необходимых для погребения, со стеллажа. Вынос их из помещения магазина. Погрузка в автокатафалк. Снятие гроба и других предметов с автокатафалка. Доставка по адресу.</w:t>
            </w:r>
          </w:p>
        </w:tc>
      </w:tr>
      <w:tr w:rsidR="005661C7">
        <w:tc>
          <w:tcPr>
            <w:tcW w:w="345" w:type="pct"/>
          </w:tcPr>
          <w:p w:rsidR="005661C7" w:rsidRPr="00E054CC" w:rsidRDefault="005661C7" w:rsidP="00A106F8">
            <w:pPr>
              <w:jc w:val="center"/>
              <w:rPr>
                <w:sz w:val="28"/>
                <w:szCs w:val="28"/>
              </w:rPr>
            </w:pPr>
            <w:r w:rsidRPr="00E054CC">
              <w:rPr>
                <w:sz w:val="28"/>
                <w:szCs w:val="28"/>
              </w:rPr>
              <w:t>3.</w:t>
            </w:r>
          </w:p>
        </w:tc>
        <w:tc>
          <w:tcPr>
            <w:tcW w:w="1546" w:type="pct"/>
          </w:tcPr>
          <w:p w:rsidR="005661C7" w:rsidRPr="00E054CC" w:rsidRDefault="005661C7" w:rsidP="00A106F8">
            <w:pPr>
              <w:rPr>
                <w:sz w:val="28"/>
                <w:szCs w:val="28"/>
              </w:rPr>
            </w:pPr>
            <w:r w:rsidRPr="00E054CC">
              <w:rPr>
                <w:sz w:val="28"/>
                <w:szCs w:val="28"/>
              </w:rPr>
              <w:t xml:space="preserve">Перевозка тела (останков) умершего на кладбище </w:t>
            </w:r>
          </w:p>
        </w:tc>
        <w:tc>
          <w:tcPr>
            <w:tcW w:w="3109" w:type="pct"/>
          </w:tcPr>
          <w:p w:rsidR="005661C7" w:rsidRPr="00E054CC" w:rsidRDefault="005661C7" w:rsidP="00A106F8">
            <w:pPr>
              <w:rPr>
                <w:sz w:val="28"/>
                <w:szCs w:val="28"/>
              </w:rPr>
            </w:pPr>
            <w:r w:rsidRPr="00E054CC">
              <w:rPr>
                <w:sz w:val="28"/>
                <w:szCs w:val="28"/>
              </w:rPr>
              <w:t>Вынос гроба с телом умершего из помещения морга и установка в автокатафалк. Вынос гроба из автокатафалка, установка на постамент (доставка по адресу). Установка гроба с телом умершего в автокатафалк. Снятие гроба с автокатафалка и установка на постамент.  Переноска гроба с телом умершего до места захоронения.</w:t>
            </w:r>
          </w:p>
        </w:tc>
      </w:tr>
      <w:tr w:rsidR="005661C7">
        <w:tc>
          <w:tcPr>
            <w:tcW w:w="345" w:type="pct"/>
          </w:tcPr>
          <w:p w:rsidR="005661C7" w:rsidRPr="00E054CC" w:rsidRDefault="005661C7" w:rsidP="00A106F8">
            <w:pPr>
              <w:jc w:val="center"/>
              <w:rPr>
                <w:sz w:val="28"/>
                <w:szCs w:val="28"/>
              </w:rPr>
            </w:pPr>
            <w:r w:rsidRPr="00E054CC">
              <w:rPr>
                <w:sz w:val="28"/>
                <w:szCs w:val="28"/>
              </w:rPr>
              <w:t>4.</w:t>
            </w:r>
          </w:p>
        </w:tc>
        <w:tc>
          <w:tcPr>
            <w:tcW w:w="1546" w:type="pct"/>
          </w:tcPr>
          <w:p w:rsidR="005661C7" w:rsidRPr="00E054CC" w:rsidRDefault="005661C7" w:rsidP="00A106F8">
            <w:pPr>
              <w:rPr>
                <w:sz w:val="28"/>
                <w:szCs w:val="28"/>
              </w:rPr>
            </w:pPr>
            <w:r w:rsidRPr="00E054CC">
              <w:rPr>
                <w:sz w:val="28"/>
                <w:szCs w:val="28"/>
              </w:rPr>
              <w:t>Погребение</w:t>
            </w:r>
          </w:p>
        </w:tc>
        <w:tc>
          <w:tcPr>
            <w:tcW w:w="3109" w:type="pct"/>
          </w:tcPr>
          <w:p w:rsidR="005661C7" w:rsidRPr="00E054CC" w:rsidRDefault="005661C7" w:rsidP="00A106F8">
            <w:pPr>
              <w:rPr>
                <w:sz w:val="28"/>
                <w:szCs w:val="28"/>
              </w:rPr>
            </w:pPr>
            <w:r w:rsidRPr="00E054CC">
              <w:rPr>
                <w:sz w:val="28"/>
                <w:szCs w:val="28"/>
              </w:rPr>
              <w:t>Расчистка и разметка места для рытья могилы.</w:t>
            </w:r>
          </w:p>
          <w:p w:rsidR="005661C7" w:rsidRPr="00E054CC" w:rsidRDefault="005661C7" w:rsidP="00A106F8">
            <w:pPr>
              <w:rPr>
                <w:sz w:val="28"/>
                <w:szCs w:val="28"/>
              </w:rPr>
            </w:pPr>
            <w:r w:rsidRPr="00E054CC">
              <w:rPr>
                <w:sz w:val="28"/>
                <w:szCs w:val="28"/>
              </w:rPr>
              <w:t>Рытье могилы вручную. Забивка крышки гроба и опускание гроба в могилу. Засыпка могилы и устройство надмогильного холма. Установка пирамидки на могиле.</w:t>
            </w:r>
          </w:p>
        </w:tc>
      </w:tr>
    </w:tbl>
    <w:p w:rsidR="005661C7" w:rsidRDefault="005661C7" w:rsidP="001F0D8D"/>
    <w:p w:rsidR="005661C7" w:rsidRDefault="005661C7" w:rsidP="00373C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Качество услуг, предоставляемых согласно гарантированному перечню услуг по погребению умершего, не имеющего супруга, близких родственников, законного представителя или иных лиц, взявших на себя обязанности по погребению умершего:</w:t>
      </w:r>
    </w:p>
    <w:p w:rsidR="005661C7" w:rsidRDefault="005661C7" w:rsidP="00373C70">
      <w:pPr>
        <w:ind w:firstLine="709"/>
        <w:jc w:val="both"/>
        <w:rPr>
          <w:sz w:val="28"/>
          <w:szCs w:val="28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6"/>
        <w:gridCol w:w="3118"/>
        <w:gridCol w:w="5776"/>
      </w:tblGrid>
      <w:tr w:rsidR="005661C7">
        <w:tc>
          <w:tcPr>
            <w:tcW w:w="353" w:type="pct"/>
          </w:tcPr>
          <w:p w:rsidR="005661C7" w:rsidRPr="00E054CC" w:rsidRDefault="005661C7" w:rsidP="00A106F8">
            <w:pPr>
              <w:jc w:val="center"/>
              <w:rPr>
                <w:b/>
                <w:bCs/>
                <w:sz w:val="28"/>
                <w:szCs w:val="28"/>
              </w:rPr>
            </w:pPr>
            <w:r w:rsidRPr="00E054CC">
              <w:rPr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1629" w:type="pct"/>
          </w:tcPr>
          <w:p w:rsidR="005661C7" w:rsidRPr="00E054CC" w:rsidRDefault="005661C7" w:rsidP="00A106F8">
            <w:pPr>
              <w:jc w:val="center"/>
              <w:rPr>
                <w:b/>
                <w:bCs/>
                <w:sz w:val="28"/>
                <w:szCs w:val="28"/>
              </w:rPr>
            </w:pPr>
            <w:r w:rsidRPr="00E054CC">
              <w:rPr>
                <w:b/>
                <w:bCs/>
                <w:sz w:val="28"/>
                <w:szCs w:val="28"/>
              </w:rPr>
              <w:t>Наименование услуг</w:t>
            </w:r>
          </w:p>
        </w:tc>
        <w:tc>
          <w:tcPr>
            <w:tcW w:w="3018" w:type="pct"/>
          </w:tcPr>
          <w:p w:rsidR="005661C7" w:rsidRPr="00E054CC" w:rsidRDefault="005661C7" w:rsidP="00A106F8">
            <w:pPr>
              <w:jc w:val="center"/>
              <w:rPr>
                <w:b/>
                <w:bCs/>
                <w:sz w:val="28"/>
                <w:szCs w:val="28"/>
              </w:rPr>
            </w:pPr>
            <w:r w:rsidRPr="00E054CC">
              <w:rPr>
                <w:b/>
                <w:bCs/>
                <w:sz w:val="28"/>
                <w:szCs w:val="28"/>
              </w:rPr>
              <w:t>Требования к качеству предоставляемых услуг</w:t>
            </w:r>
          </w:p>
        </w:tc>
      </w:tr>
      <w:tr w:rsidR="005661C7">
        <w:tc>
          <w:tcPr>
            <w:tcW w:w="353" w:type="pct"/>
          </w:tcPr>
          <w:p w:rsidR="005661C7" w:rsidRPr="00E054CC" w:rsidRDefault="005661C7" w:rsidP="00A106F8">
            <w:pPr>
              <w:jc w:val="center"/>
              <w:rPr>
                <w:sz w:val="28"/>
                <w:szCs w:val="28"/>
              </w:rPr>
            </w:pPr>
            <w:r w:rsidRPr="00E054CC">
              <w:rPr>
                <w:sz w:val="28"/>
                <w:szCs w:val="28"/>
              </w:rPr>
              <w:t>1.</w:t>
            </w:r>
          </w:p>
        </w:tc>
        <w:tc>
          <w:tcPr>
            <w:tcW w:w="1629" w:type="pct"/>
          </w:tcPr>
          <w:p w:rsidR="005661C7" w:rsidRPr="00E054CC" w:rsidRDefault="005661C7" w:rsidP="00A106F8">
            <w:pPr>
              <w:rPr>
                <w:sz w:val="28"/>
                <w:szCs w:val="28"/>
              </w:rPr>
            </w:pPr>
            <w:r w:rsidRPr="00E054CC">
              <w:rPr>
                <w:sz w:val="28"/>
                <w:szCs w:val="28"/>
              </w:rPr>
              <w:t>Оформление документов, необходимых для погребения</w:t>
            </w:r>
          </w:p>
        </w:tc>
        <w:tc>
          <w:tcPr>
            <w:tcW w:w="3018" w:type="pct"/>
          </w:tcPr>
          <w:p w:rsidR="005661C7" w:rsidRPr="00E054CC" w:rsidRDefault="005661C7" w:rsidP="00A106F8">
            <w:pPr>
              <w:rPr>
                <w:sz w:val="28"/>
                <w:szCs w:val="28"/>
              </w:rPr>
            </w:pPr>
            <w:r w:rsidRPr="00E054CC">
              <w:rPr>
                <w:sz w:val="28"/>
                <w:szCs w:val="28"/>
              </w:rPr>
              <w:t>Оформление заказа на погребение, свидетельства о смерти, справки о смерти и документов, необходимых для получения возмещения стоимости гарантированных услуг.</w:t>
            </w:r>
          </w:p>
        </w:tc>
      </w:tr>
      <w:tr w:rsidR="005661C7">
        <w:tc>
          <w:tcPr>
            <w:tcW w:w="353" w:type="pct"/>
          </w:tcPr>
          <w:p w:rsidR="005661C7" w:rsidRPr="00E054CC" w:rsidRDefault="005661C7" w:rsidP="00A106F8">
            <w:pPr>
              <w:jc w:val="center"/>
              <w:rPr>
                <w:sz w:val="28"/>
                <w:szCs w:val="28"/>
              </w:rPr>
            </w:pPr>
            <w:r w:rsidRPr="00E054CC">
              <w:rPr>
                <w:sz w:val="28"/>
                <w:szCs w:val="28"/>
              </w:rPr>
              <w:t>2.</w:t>
            </w:r>
          </w:p>
        </w:tc>
        <w:tc>
          <w:tcPr>
            <w:tcW w:w="1629" w:type="pct"/>
          </w:tcPr>
          <w:p w:rsidR="005661C7" w:rsidRPr="00E054CC" w:rsidRDefault="005661C7" w:rsidP="00A106F8">
            <w:pPr>
              <w:rPr>
                <w:sz w:val="28"/>
                <w:szCs w:val="28"/>
              </w:rPr>
            </w:pPr>
            <w:r w:rsidRPr="00E054CC">
              <w:rPr>
                <w:sz w:val="28"/>
                <w:szCs w:val="28"/>
              </w:rPr>
              <w:t>Облачение тела</w:t>
            </w:r>
          </w:p>
        </w:tc>
        <w:tc>
          <w:tcPr>
            <w:tcW w:w="3018" w:type="pct"/>
          </w:tcPr>
          <w:p w:rsidR="005661C7" w:rsidRPr="00E054CC" w:rsidRDefault="005661C7" w:rsidP="00A106F8">
            <w:pPr>
              <w:rPr>
                <w:sz w:val="28"/>
                <w:szCs w:val="28"/>
              </w:rPr>
            </w:pPr>
            <w:r w:rsidRPr="00E054CC">
              <w:rPr>
                <w:sz w:val="28"/>
                <w:szCs w:val="28"/>
              </w:rPr>
              <w:t>Предоставление савана из хлопчатобумажной ткани длиной 4,0 метра. Облачение тела.</w:t>
            </w:r>
          </w:p>
        </w:tc>
      </w:tr>
      <w:tr w:rsidR="005661C7">
        <w:tc>
          <w:tcPr>
            <w:tcW w:w="353" w:type="pct"/>
          </w:tcPr>
          <w:p w:rsidR="005661C7" w:rsidRPr="00E054CC" w:rsidRDefault="005661C7" w:rsidP="00A106F8">
            <w:pPr>
              <w:jc w:val="center"/>
              <w:rPr>
                <w:sz w:val="28"/>
                <w:szCs w:val="28"/>
              </w:rPr>
            </w:pPr>
            <w:r w:rsidRPr="00E054CC">
              <w:rPr>
                <w:sz w:val="28"/>
                <w:szCs w:val="28"/>
              </w:rPr>
              <w:t>3.</w:t>
            </w:r>
          </w:p>
        </w:tc>
        <w:tc>
          <w:tcPr>
            <w:tcW w:w="1629" w:type="pct"/>
          </w:tcPr>
          <w:p w:rsidR="005661C7" w:rsidRPr="00E054CC" w:rsidRDefault="005661C7" w:rsidP="00A106F8">
            <w:pPr>
              <w:rPr>
                <w:sz w:val="28"/>
                <w:szCs w:val="28"/>
              </w:rPr>
            </w:pPr>
            <w:r w:rsidRPr="00E054CC">
              <w:rPr>
                <w:sz w:val="28"/>
                <w:szCs w:val="28"/>
              </w:rPr>
              <w:t>Предоставление гроба</w:t>
            </w:r>
          </w:p>
        </w:tc>
        <w:tc>
          <w:tcPr>
            <w:tcW w:w="3018" w:type="pct"/>
          </w:tcPr>
          <w:p w:rsidR="005661C7" w:rsidRPr="00E054CC" w:rsidRDefault="005661C7" w:rsidP="00A106F8">
            <w:pPr>
              <w:rPr>
                <w:sz w:val="28"/>
                <w:szCs w:val="28"/>
              </w:rPr>
            </w:pPr>
            <w:r w:rsidRPr="00E054CC">
              <w:rPr>
                <w:sz w:val="28"/>
                <w:szCs w:val="28"/>
              </w:rPr>
              <w:t>Предоставление гроба с внутренней и наружной обивкой х/б тканью и подушки.</w:t>
            </w:r>
          </w:p>
          <w:p w:rsidR="005661C7" w:rsidRPr="00E054CC" w:rsidRDefault="005661C7" w:rsidP="00A106F8">
            <w:pPr>
              <w:rPr>
                <w:sz w:val="28"/>
                <w:szCs w:val="28"/>
              </w:rPr>
            </w:pPr>
            <w:r w:rsidRPr="00E054CC">
              <w:rPr>
                <w:sz w:val="28"/>
                <w:szCs w:val="28"/>
              </w:rPr>
              <w:t>Снятие гроба со стеллажа. Вынос из помещения магазина. Погрузка в автокатафалк. Снятие гроба с автокатафалка. Доставка к зданию морга.</w:t>
            </w:r>
          </w:p>
        </w:tc>
      </w:tr>
      <w:tr w:rsidR="005661C7">
        <w:tc>
          <w:tcPr>
            <w:tcW w:w="353" w:type="pct"/>
          </w:tcPr>
          <w:p w:rsidR="005661C7" w:rsidRPr="00E054CC" w:rsidRDefault="005661C7" w:rsidP="00A106F8">
            <w:pPr>
              <w:jc w:val="center"/>
              <w:rPr>
                <w:sz w:val="28"/>
                <w:szCs w:val="28"/>
              </w:rPr>
            </w:pPr>
            <w:r w:rsidRPr="00E054CC">
              <w:rPr>
                <w:sz w:val="28"/>
                <w:szCs w:val="28"/>
              </w:rPr>
              <w:t>4.</w:t>
            </w:r>
          </w:p>
        </w:tc>
        <w:tc>
          <w:tcPr>
            <w:tcW w:w="1629" w:type="pct"/>
          </w:tcPr>
          <w:p w:rsidR="005661C7" w:rsidRPr="00E054CC" w:rsidRDefault="005661C7" w:rsidP="00A106F8">
            <w:pPr>
              <w:rPr>
                <w:sz w:val="28"/>
                <w:szCs w:val="28"/>
              </w:rPr>
            </w:pPr>
            <w:r w:rsidRPr="00E054CC">
              <w:rPr>
                <w:sz w:val="28"/>
                <w:szCs w:val="28"/>
              </w:rPr>
              <w:t xml:space="preserve">Перевозка тела (останков) умершего на кладбище </w:t>
            </w:r>
          </w:p>
        </w:tc>
        <w:tc>
          <w:tcPr>
            <w:tcW w:w="3018" w:type="pct"/>
          </w:tcPr>
          <w:p w:rsidR="005661C7" w:rsidRPr="00E054CC" w:rsidRDefault="005661C7" w:rsidP="00A106F8">
            <w:pPr>
              <w:rPr>
                <w:sz w:val="28"/>
                <w:szCs w:val="28"/>
              </w:rPr>
            </w:pPr>
            <w:r w:rsidRPr="00E054CC">
              <w:rPr>
                <w:sz w:val="28"/>
                <w:szCs w:val="28"/>
              </w:rPr>
              <w:t>Вынос гроба с телом умершего из помещения морга и установка в автокатафалк. Снятие гроба с автокатафалка и установка на постамент. Переноска гроба с телом умершего до места захоронения.</w:t>
            </w:r>
          </w:p>
        </w:tc>
      </w:tr>
      <w:tr w:rsidR="005661C7">
        <w:tc>
          <w:tcPr>
            <w:tcW w:w="353" w:type="pct"/>
          </w:tcPr>
          <w:p w:rsidR="005661C7" w:rsidRPr="00E054CC" w:rsidRDefault="005661C7" w:rsidP="00A106F8">
            <w:pPr>
              <w:jc w:val="center"/>
              <w:rPr>
                <w:sz w:val="28"/>
                <w:szCs w:val="28"/>
              </w:rPr>
            </w:pPr>
            <w:r w:rsidRPr="00E054CC">
              <w:rPr>
                <w:sz w:val="28"/>
                <w:szCs w:val="28"/>
              </w:rPr>
              <w:t>5.</w:t>
            </w:r>
          </w:p>
        </w:tc>
        <w:tc>
          <w:tcPr>
            <w:tcW w:w="1629" w:type="pct"/>
          </w:tcPr>
          <w:p w:rsidR="005661C7" w:rsidRPr="00E054CC" w:rsidRDefault="005661C7" w:rsidP="00A106F8">
            <w:pPr>
              <w:rPr>
                <w:sz w:val="28"/>
                <w:szCs w:val="28"/>
              </w:rPr>
            </w:pPr>
            <w:r w:rsidRPr="00E054CC">
              <w:rPr>
                <w:sz w:val="28"/>
                <w:szCs w:val="28"/>
              </w:rPr>
              <w:t>Погребение</w:t>
            </w:r>
          </w:p>
        </w:tc>
        <w:tc>
          <w:tcPr>
            <w:tcW w:w="3018" w:type="pct"/>
          </w:tcPr>
          <w:p w:rsidR="005661C7" w:rsidRPr="00E054CC" w:rsidRDefault="005661C7" w:rsidP="00A106F8">
            <w:pPr>
              <w:rPr>
                <w:sz w:val="28"/>
                <w:szCs w:val="28"/>
              </w:rPr>
            </w:pPr>
            <w:r w:rsidRPr="00E054CC">
              <w:rPr>
                <w:sz w:val="28"/>
                <w:szCs w:val="28"/>
              </w:rPr>
              <w:t>Расчистка и разметка места для рытья могилы.</w:t>
            </w:r>
          </w:p>
          <w:p w:rsidR="005661C7" w:rsidRPr="00E054CC" w:rsidRDefault="005661C7" w:rsidP="00A106F8">
            <w:pPr>
              <w:rPr>
                <w:sz w:val="28"/>
                <w:szCs w:val="28"/>
              </w:rPr>
            </w:pPr>
            <w:r w:rsidRPr="00E054CC">
              <w:rPr>
                <w:sz w:val="28"/>
                <w:szCs w:val="28"/>
              </w:rPr>
              <w:t>Рытье могилы вручную. Забивка крышки гроба и опускание гроба в могилу. Засыпка могилы и устройство надмогильного холма. Установка пирамидки на могиле.</w:t>
            </w:r>
          </w:p>
        </w:tc>
      </w:tr>
    </w:tbl>
    <w:p w:rsidR="005661C7" w:rsidRPr="00EE54F6" w:rsidRDefault="005661C7" w:rsidP="00EE54F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sectPr w:rsidR="005661C7" w:rsidRPr="00EE54F6" w:rsidSect="00D12F1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35C3"/>
    <w:rsid w:val="00054A7D"/>
    <w:rsid w:val="00061EF1"/>
    <w:rsid w:val="000735C3"/>
    <w:rsid w:val="00094F8A"/>
    <w:rsid w:val="000A05E7"/>
    <w:rsid w:val="000C23C3"/>
    <w:rsid w:val="000D5346"/>
    <w:rsid w:val="00182FDF"/>
    <w:rsid w:val="00185242"/>
    <w:rsid w:val="001C50B7"/>
    <w:rsid w:val="001E6126"/>
    <w:rsid w:val="001F0D8D"/>
    <w:rsid w:val="002508C2"/>
    <w:rsid w:val="00256FD0"/>
    <w:rsid w:val="002725E3"/>
    <w:rsid w:val="002740BA"/>
    <w:rsid w:val="002E5E7C"/>
    <w:rsid w:val="002F18D1"/>
    <w:rsid w:val="00373C70"/>
    <w:rsid w:val="004250BF"/>
    <w:rsid w:val="00434A31"/>
    <w:rsid w:val="004473E2"/>
    <w:rsid w:val="00453DE6"/>
    <w:rsid w:val="005409F1"/>
    <w:rsid w:val="005661C7"/>
    <w:rsid w:val="005E7239"/>
    <w:rsid w:val="00605613"/>
    <w:rsid w:val="006454D6"/>
    <w:rsid w:val="00657682"/>
    <w:rsid w:val="00676209"/>
    <w:rsid w:val="006901E9"/>
    <w:rsid w:val="006E7308"/>
    <w:rsid w:val="006F7DDF"/>
    <w:rsid w:val="00766BDF"/>
    <w:rsid w:val="007862C6"/>
    <w:rsid w:val="007958CC"/>
    <w:rsid w:val="007B2A9B"/>
    <w:rsid w:val="007C11B8"/>
    <w:rsid w:val="007C713B"/>
    <w:rsid w:val="007F2B5D"/>
    <w:rsid w:val="008461D2"/>
    <w:rsid w:val="00861574"/>
    <w:rsid w:val="008647F8"/>
    <w:rsid w:val="00872489"/>
    <w:rsid w:val="008E5C23"/>
    <w:rsid w:val="009525A8"/>
    <w:rsid w:val="00980356"/>
    <w:rsid w:val="00983A06"/>
    <w:rsid w:val="009A28F0"/>
    <w:rsid w:val="00A106F8"/>
    <w:rsid w:val="00A36B8C"/>
    <w:rsid w:val="00A920DD"/>
    <w:rsid w:val="00AA0EB3"/>
    <w:rsid w:val="00AC1805"/>
    <w:rsid w:val="00AC572A"/>
    <w:rsid w:val="00B51313"/>
    <w:rsid w:val="00B77E43"/>
    <w:rsid w:val="00B90E71"/>
    <w:rsid w:val="00B95ADB"/>
    <w:rsid w:val="00BA27A3"/>
    <w:rsid w:val="00C03620"/>
    <w:rsid w:val="00C21517"/>
    <w:rsid w:val="00C31CE3"/>
    <w:rsid w:val="00C36366"/>
    <w:rsid w:val="00CA2C80"/>
    <w:rsid w:val="00CD6A4F"/>
    <w:rsid w:val="00D12F1C"/>
    <w:rsid w:val="00D56B87"/>
    <w:rsid w:val="00DD75E3"/>
    <w:rsid w:val="00E054CC"/>
    <w:rsid w:val="00EA039C"/>
    <w:rsid w:val="00EA596F"/>
    <w:rsid w:val="00EB661E"/>
    <w:rsid w:val="00EB7BD7"/>
    <w:rsid w:val="00EE3CF5"/>
    <w:rsid w:val="00EE54F6"/>
    <w:rsid w:val="00EF218F"/>
    <w:rsid w:val="00F300CE"/>
    <w:rsid w:val="00F84010"/>
    <w:rsid w:val="00F9683A"/>
    <w:rsid w:val="00FB7638"/>
    <w:rsid w:val="00FF7A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5C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735C3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F8401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14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0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191</TotalTime>
  <Pages>6</Pages>
  <Words>1134</Words>
  <Characters>6466</Characters>
  <Application>Microsoft Office Outlook</Application>
  <DocSecurity>0</DocSecurity>
  <Lines>0</Lines>
  <Paragraphs>0</Paragraphs>
  <ScaleCrop>false</ScaleCrop>
  <Company>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26</cp:revision>
  <cp:lastPrinted>2001-12-31T23:16:00Z</cp:lastPrinted>
  <dcterms:created xsi:type="dcterms:W3CDTF">2011-04-15T07:30:00Z</dcterms:created>
  <dcterms:modified xsi:type="dcterms:W3CDTF">2001-12-31T23:17:00Z</dcterms:modified>
</cp:coreProperties>
</file>